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B77" w:rsidRPr="00454D0B" w:rsidRDefault="00BA4B77" w:rsidP="00BA4B77">
      <w:r w:rsidRPr="00454D0B">
        <w:rPr>
          <w:u w:val="single"/>
        </w:rPr>
        <w:t>Edward FERTHYNG</w:t>
      </w:r>
      <w:r w:rsidRPr="00454D0B">
        <w:t xml:space="preserve">   </w:t>
      </w:r>
      <w:proofErr w:type="gramStart"/>
      <w:r w:rsidRPr="00454D0B">
        <w:t xml:space="preserve">   (</w:t>
      </w:r>
      <w:proofErr w:type="gramEnd"/>
      <w:r w:rsidRPr="00454D0B">
        <w:t>fl.1441)</w:t>
      </w:r>
    </w:p>
    <w:p w:rsidR="00BA4B77" w:rsidRPr="00454D0B" w:rsidRDefault="00BA4B77" w:rsidP="00BA4B77"/>
    <w:p w:rsidR="00BA4B77" w:rsidRPr="00454D0B" w:rsidRDefault="00BA4B77" w:rsidP="00BA4B77"/>
    <w:p w:rsidR="00BA4B77" w:rsidRPr="00454D0B" w:rsidRDefault="00BA4B77" w:rsidP="00BA4B77">
      <w:r w:rsidRPr="00454D0B">
        <w:t>20 Jan.1441</w:t>
      </w:r>
      <w:r w:rsidRPr="00454D0B">
        <w:tab/>
        <w:t xml:space="preserve">Thomas </w:t>
      </w:r>
      <w:proofErr w:type="spellStart"/>
      <w:r w:rsidRPr="00454D0B">
        <w:t>Cabaw</w:t>
      </w:r>
      <w:proofErr w:type="spellEnd"/>
      <w:r w:rsidRPr="00454D0B">
        <w:t xml:space="preserve"> of </w:t>
      </w:r>
      <w:proofErr w:type="spellStart"/>
      <w:r w:rsidRPr="00454D0B">
        <w:t>Hitcham</w:t>
      </w:r>
      <w:proofErr w:type="spellEnd"/>
      <w:r w:rsidRPr="00454D0B">
        <w:t>, Suffolk(q.v.), made him an executor of his Will,</w:t>
      </w:r>
    </w:p>
    <w:p w:rsidR="00BA4B77" w:rsidRPr="00454D0B" w:rsidRDefault="00BA4B77" w:rsidP="00BA4B77">
      <w:r w:rsidRPr="00454D0B">
        <w:tab/>
      </w:r>
      <w:r w:rsidRPr="00454D0B">
        <w:tab/>
        <w:t>in which he bequeathed him a share of the residue of his estate.</w:t>
      </w:r>
    </w:p>
    <w:p w:rsidR="00BA4B77" w:rsidRPr="00454D0B" w:rsidRDefault="00BA4B77" w:rsidP="00BA4B77">
      <w:r w:rsidRPr="00454D0B">
        <w:tab/>
      </w:r>
      <w:r w:rsidRPr="00454D0B">
        <w:tab/>
        <w:t xml:space="preserve">(“Sudbury Wills” </w:t>
      </w:r>
      <w:proofErr w:type="spellStart"/>
      <w:proofErr w:type="gramStart"/>
      <w:r w:rsidRPr="00454D0B">
        <w:t>vol.I</w:t>
      </w:r>
      <w:proofErr w:type="spellEnd"/>
      <w:proofErr w:type="gramEnd"/>
      <w:r w:rsidRPr="00454D0B">
        <w:t xml:space="preserve"> p.66)</w:t>
      </w:r>
    </w:p>
    <w:p w:rsidR="00BA4B77" w:rsidRPr="00454D0B" w:rsidRDefault="00BA4B77" w:rsidP="00BA4B77"/>
    <w:p w:rsidR="00BA4B77" w:rsidRPr="00454D0B" w:rsidRDefault="00BA4B77" w:rsidP="00BA4B77"/>
    <w:p w:rsidR="00BA4B77" w:rsidRPr="00454D0B" w:rsidRDefault="00BA4B77" w:rsidP="00BA4B77">
      <w:r w:rsidRPr="00454D0B">
        <w:t>21 January 2016</w:t>
      </w:r>
    </w:p>
    <w:p w:rsidR="006B2F86" w:rsidRPr="00E71FC3" w:rsidRDefault="00BA4B7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B77" w:rsidRDefault="00BA4B77" w:rsidP="00E71FC3">
      <w:r>
        <w:separator/>
      </w:r>
    </w:p>
  </w:endnote>
  <w:endnote w:type="continuationSeparator" w:id="0">
    <w:p w:rsidR="00BA4B77" w:rsidRDefault="00BA4B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B77" w:rsidRDefault="00BA4B77" w:rsidP="00E71FC3">
      <w:r>
        <w:separator/>
      </w:r>
    </w:p>
  </w:footnote>
  <w:footnote w:type="continuationSeparator" w:id="0">
    <w:p w:rsidR="00BA4B77" w:rsidRDefault="00BA4B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77"/>
    <w:rsid w:val="00AB52E8"/>
    <w:rsid w:val="00B16D3F"/>
    <w:rsid w:val="00BA4B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C3FEC2-4AE2-48A8-9558-35529047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A4B7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2016-03-27T21:27:00Z</dcterms:created>
  <dcterms:modified xsi:type="dcterms:W3CDTF">2016-03-27T21:28:00Z</dcterms:modified>
</cp:coreProperties>
</file>